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DBF57" w14:textId="77777777" w:rsidR="00AD5238" w:rsidRDefault="00AD5238" w:rsidP="00AD5238">
      <w:pPr>
        <w:pStyle w:val="NoSpacing"/>
      </w:pPr>
      <w:r>
        <w:rPr>
          <w:u w:val="single"/>
        </w:rPr>
        <w:t>John WYKES</w:t>
      </w:r>
      <w:r>
        <w:t xml:space="preserve">     (fl.1419-20)</w:t>
      </w:r>
    </w:p>
    <w:p w14:paraId="4B125A00" w14:textId="2F50F937" w:rsidR="00AD5238" w:rsidRDefault="00AD5238" w:rsidP="00AD5238">
      <w:pPr>
        <w:pStyle w:val="NoSpacing"/>
      </w:pPr>
      <w:r>
        <w:t>of Norwich. Bra</w:t>
      </w:r>
      <w:r w:rsidR="000F09EA">
        <w:t>s</w:t>
      </w:r>
      <w:r>
        <w:t>ier.</w:t>
      </w:r>
    </w:p>
    <w:p w14:paraId="1A139356" w14:textId="77777777" w:rsidR="00AD5238" w:rsidRDefault="00AD5238" w:rsidP="00AD5238">
      <w:pPr>
        <w:pStyle w:val="NoSpacing"/>
      </w:pPr>
    </w:p>
    <w:p w14:paraId="7C07FBD7" w14:textId="77777777" w:rsidR="00AD5238" w:rsidRDefault="00AD5238" w:rsidP="00AD5238">
      <w:pPr>
        <w:pStyle w:val="NoSpacing"/>
      </w:pPr>
    </w:p>
    <w:p w14:paraId="595570BF" w14:textId="77777777" w:rsidR="00AD5238" w:rsidRDefault="00AD5238" w:rsidP="00AD5238">
      <w:pPr>
        <w:pStyle w:val="NoSpacing"/>
      </w:pPr>
      <w:r>
        <w:t xml:space="preserve">       1419-20</w:t>
      </w:r>
      <w:r>
        <w:tab/>
        <w:t>He became a Freeman.  (C.F.N. p.153)</w:t>
      </w:r>
    </w:p>
    <w:p w14:paraId="44803BF9" w14:textId="77777777" w:rsidR="000D0D95" w:rsidRDefault="000D0D95" w:rsidP="000D0D95">
      <w:pPr>
        <w:pStyle w:val="NoSpacing"/>
      </w:pPr>
      <w:r>
        <w:tab/>
        <w:t>1424</w:t>
      </w:r>
      <w:r>
        <w:tab/>
        <w:t>Four alien merchants brought a plaint of debt against him.</w:t>
      </w:r>
    </w:p>
    <w:p w14:paraId="739F6204" w14:textId="06899780" w:rsidR="000D0D95" w:rsidRDefault="000D0D95" w:rsidP="000D0D95">
      <w:pPr>
        <w:pStyle w:val="NoSpacing"/>
      </w:pPr>
      <w:r>
        <w:tab/>
      </w:r>
      <w:r>
        <w:tab/>
        <w:t xml:space="preserve">( </w:t>
      </w:r>
      <w:hyperlink r:id="rId6" w:history="1">
        <w:r w:rsidRPr="007756C2">
          <w:rPr>
            <w:rStyle w:val="Hyperlink"/>
          </w:rPr>
          <w:t>https://waalt.uh.edu/index.php/CP40/654:_K-Z</w:t>
        </w:r>
      </w:hyperlink>
      <w:r>
        <w:t xml:space="preserve"> )</w:t>
      </w:r>
    </w:p>
    <w:p w14:paraId="414F4F32" w14:textId="77777777" w:rsidR="0025165C" w:rsidRDefault="0025165C" w:rsidP="0025165C">
      <w:pPr>
        <w:pStyle w:val="NoSpacing"/>
      </w:pPr>
      <w:r>
        <w:tab/>
        <w:t>1442</w:t>
      </w:r>
      <w:r>
        <w:tab/>
        <w:t xml:space="preserve">Sir Roger Chamberleyn(q.v.) brought a plaint of debt against him and </w:t>
      </w:r>
    </w:p>
    <w:p w14:paraId="1A9E0922" w14:textId="77777777" w:rsidR="0025165C" w:rsidRDefault="0025165C" w:rsidP="0025165C">
      <w:pPr>
        <w:pStyle w:val="NoSpacing"/>
      </w:pPr>
      <w:r>
        <w:tab/>
      </w:r>
      <w:r>
        <w:tab/>
        <w:t>three others.</w:t>
      </w:r>
    </w:p>
    <w:p w14:paraId="3BD11A45" w14:textId="77777777" w:rsidR="0025165C" w:rsidRDefault="0025165C" w:rsidP="0025165C">
      <w:pPr>
        <w:pStyle w:val="NoSpacing"/>
      </w:pPr>
      <w:r>
        <w:tab/>
      </w:r>
      <w:r>
        <w:tab/>
        <w:t xml:space="preserve">( </w:t>
      </w:r>
      <w:hyperlink r:id="rId7" w:history="1">
        <w:r w:rsidRPr="002B10A6">
          <w:rPr>
            <w:rStyle w:val="Hyperlink"/>
          </w:rPr>
          <w:t>https://waalt.uh.edu/index.php/CP40/724</w:t>
        </w:r>
      </w:hyperlink>
      <w:r>
        <w:t xml:space="preserve"> )</w:t>
      </w:r>
    </w:p>
    <w:p w14:paraId="2CA7ED82" w14:textId="77777777" w:rsidR="0025165C" w:rsidRDefault="0025165C" w:rsidP="00AD5238">
      <w:pPr>
        <w:pStyle w:val="NoSpacing"/>
      </w:pPr>
    </w:p>
    <w:p w14:paraId="3580DB95" w14:textId="76891076" w:rsidR="00AD5238" w:rsidRDefault="00AD5238" w:rsidP="00AD5238">
      <w:pPr>
        <w:pStyle w:val="NoSpacing"/>
      </w:pPr>
    </w:p>
    <w:p w14:paraId="3B725845" w14:textId="2679B2F0" w:rsidR="0025165C" w:rsidRDefault="0025165C" w:rsidP="00AD5238">
      <w:pPr>
        <w:pStyle w:val="NoSpacing"/>
      </w:pPr>
      <w:r>
        <w:t>12 September 2023</w:t>
      </w:r>
    </w:p>
    <w:p w14:paraId="3166B7B6" w14:textId="31A416EE" w:rsidR="000D0D95" w:rsidRDefault="000D0D95" w:rsidP="00AD5238">
      <w:pPr>
        <w:pStyle w:val="NoSpacing"/>
      </w:pPr>
      <w:r>
        <w:t xml:space="preserve">  5 February 2026</w:t>
      </w:r>
    </w:p>
    <w:p w14:paraId="2B74BFF7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F2B07" w14:textId="77777777" w:rsidR="00C95FDB" w:rsidRDefault="00C95FDB" w:rsidP="00920DE3">
      <w:pPr>
        <w:spacing w:after="0" w:line="240" w:lineRule="auto"/>
      </w:pPr>
      <w:r>
        <w:separator/>
      </w:r>
    </w:p>
  </w:endnote>
  <w:endnote w:type="continuationSeparator" w:id="0">
    <w:p w14:paraId="5C08062C" w14:textId="77777777" w:rsidR="00C95FDB" w:rsidRDefault="00C95F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81350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36B79" w14:textId="77777777" w:rsidR="00C009D8" w:rsidRPr="00C009D8" w:rsidRDefault="00C009D8">
    <w:pPr>
      <w:pStyle w:val="Footer"/>
    </w:pPr>
    <w:r>
      <w:t>Copyright I.S.Rogers 9 August 2013</w:t>
    </w:r>
  </w:p>
  <w:p w14:paraId="47BECE35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28D34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1287E" w14:textId="77777777" w:rsidR="00C95FDB" w:rsidRDefault="00C95FDB" w:rsidP="00920DE3">
      <w:pPr>
        <w:spacing w:after="0" w:line="240" w:lineRule="auto"/>
      </w:pPr>
      <w:r>
        <w:separator/>
      </w:r>
    </w:p>
  </w:footnote>
  <w:footnote w:type="continuationSeparator" w:id="0">
    <w:p w14:paraId="6298C984" w14:textId="77777777" w:rsidR="00C95FDB" w:rsidRDefault="00C95F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A6D30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45B2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57569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5238"/>
    <w:rsid w:val="000D0D95"/>
    <w:rsid w:val="000F09EA"/>
    <w:rsid w:val="00120749"/>
    <w:rsid w:val="0025165C"/>
    <w:rsid w:val="00624CAE"/>
    <w:rsid w:val="006F2481"/>
    <w:rsid w:val="00920DE3"/>
    <w:rsid w:val="00AD5238"/>
    <w:rsid w:val="00C009D8"/>
    <w:rsid w:val="00C95FD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D4342"/>
  <w15:docId w15:val="{0083A095-D5E8-42A9-B951-D3936A31A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16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724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4:_K-Z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4</TotalTime>
  <Pages>1</Pages>
  <Words>67</Words>
  <Characters>444</Characters>
  <Application>Microsoft Office Word</Application>
  <DocSecurity>0</DocSecurity>
  <Lines>29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4</cp:revision>
  <dcterms:created xsi:type="dcterms:W3CDTF">2014-07-30T18:32:00Z</dcterms:created>
  <dcterms:modified xsi:type="dcterms:W3CDTF">2026-02-05T11:16:00Z</dcterms:modified>
</cp:coreProperties>
</file>